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64F5FA" w14:textId="77777777" w:rsidR="00B41811" w:rsidRPr="00D2577F" w:rsidRDefault="00B41811" w:rsidP="00B41811">
      <w:pPr>
        <w:tabs>
          <w:tab w:val="center" w:pos="4536"/>
          <w:tab w:val="right" w:pos="9072"/>
        </w:tabs>
        <w:jc w:val="right"/>
        <w:rPr>
          <w:rFonts w:ascii="Arial" w:hAnsi="Arial" w:cs="Arial"/>
          <w:i/>
          <w:iCs/>
          <w:sz w:val="18"/>
          <w:szCs w:val="18"/>
        </w:rPr>
      </w:pPr>
      <w:r w:rsidRPr="00D2577F">
        <w:rPr>
          <w:rFonts w:ascii="Arial" w:hAnsi="Arial" w:cs="Arial"/>
          <w:i/>
          <w:iCs/>
          <w:sz w:val="18"/>
          <w:szCs w:val="18"/>
        </w:rPr>
        <w:t>Załącznik Nr 11 do Polityki Ochrony Danych Osobowych</w:t>
      </w:r>
    </w:p>
    <w:p w14:paraId="5D3D2C58" w14:textId="4DC0BE15" w:rsidR="00B41811" w:rsidRPr="00D2577F" w:rsidRDefault="00B41811" w:rsidP="00B41811">
      <w:pPr>
        <w:tabs>
          <w:tab w:val="center" w:pos="4536"/>
          <w:tab w:val="right" w:pos="9072"/>
        </w:tabs>
        <w:jc w:val="right"/>
        <w:rPr>
          <w:rFonts w:ascii="Arial" w:hAnsi="Arial" w:cs="Arial"/>
          <w:i/>
          <w:iCs/>
          <w:sz w:val="18"/>
          <w:szCs w:val="18"/>
        </w:rPr>
      </w:pPr>
      <w:r w:rsidRPr="00D2577F">
        <w:rPr>
          <w:rFonts w:ascii="Arial" w:hAnsi="Arial" w:cs="Arial"/>
          <w:i/>
          <w:iCs/>
          <w:sz w:val="18"/>
          <w:szCs w:val="18"/>
        </w:rPr>
        <w:t xml:space="preserve">Karta Informacji o Prawach </w:t>
      </w:r>
      <w:r w:rsidR="00F9495F">
        <w:rPr>
          <w:rFonts w:ascii="Arial" w:hAnsi="Arial" w:cs="Arial"/>
          <w:i/>
          <w:iCs/>
          <w:sz w:val="18"/>
          <w:szCs w:val="18"/>
        </w:rPr>
        <w:t>- ZFŚS</w:t>
      </w:r>
    </w:p>
    <w:p w14:paraId="0EDB1279" w14:textId="156C6425" w:rsidR="00B41811" w:rsidRPr="00D2577F" w:rsidRDefault="00B41811" w:rsidP="00B41811">
      <w:pPr>
        <w:tabs>
          <w:tab w:val="center" w:pos="4536"/>
          <w:tab w:val="right" w:pos="9072"/>
        </w:tabs>
        <w:jc w:val="right"/>
        <w:rPr>
          <w:rFonts w:ascii="Arial" w:hAnsi="Arial" w:cs="Arial"/>
          <w:i/>
          <w:iCs/>
          <w:sz w:val="18"/>
          <w:szCs w:val="18"/>
        </w:rPr>
      </w:pPr>
      <w:r w:rsidRPr="00D2577F">
        <w:rPr>
          <w:rFonts w:ascii="Arial" w:hAnsi="Arial" w:cs="Arial"/>
          <w:i/>
          <w:iCs/>
          <w:sz w:val="18"/>
          <w:szCs w:val="18"/>
        </w:rPr>
        <w:t>Wersja</w:t>
      </w:r>
      <w:r w:rsidR="00DD2DC7">
        <w:rPr>
          <w:rFonts w:ascii="Arial" w:hAnsi="Arial" w:cs="Arial"/>
          <w:i/>
          <w:iCs/>
          <w:sz w:val="18"/>
          <w:szCs w:val="18"/>
        </w:rPr>
        <w:t xml:space="preserve"> </w:t>
      </w:r>
      <w:r w:rsidRPr="00D2577F">
        <w:rPr>
          <w:rFonts w:ascii="Arial" w:hAnsi="Arial" w:cs="Arial"/>
          <w:i/>
          <w:iCs/>
          <w:sz w:val="18"/>
          <w:szCs w:val="18"/>
        </w:rPr>
        <w:t xml:space="preserve">z dnia </w:t>
      </w:r>
      <w:r w:rsidR="001B64BC">
        <w:rPr>
          <w:rFonts w:ascii="Arial" w:hAnsi="Arial" w:cs="Arial"/>
          <w:i/>
          <w:iCs/>
          <w:sz w:val="18"/>
          <w:szCs w:val="18"/>
        </w:rPr>
        <w:t>25</w:t>
      </w:r>
      <w:r w:rsidRPr="00D2577F">
        <w:rPr>
          <w:rFonts w:ascii="Arial" w:hAnsi="Arial" w:cs="Arial"/>
          <w:i/>
          <w:iCs/>
          <w:sz w:val="18"/>
          <w:szCs w:val="18"/>
        </w:rPr>
        <w:t>.0</w:t>
      </w:r>
      <w:r w:rsidR="001B64BC">
        <w:rPr>
          <w:rFonts w:ascii="Arial" w:hAnsi="Arial" w:cs="Arial"/>
          <w:i/>
          <w:iCs/>
          <w:sz w:val="18"/>
          <w:szCs w:val="18"/>
        </w:rPr>
        <w:t>4</w:t>
      </w:r>
      <w:r w:rsidRPr="00D2577F">
        <w:rPr>
          <w:rFonts w:ascii="Arial" w:hAnsi="Arial" w:cs="Arial"/>
          <w:i/>
          <w:iCs/>
          <w:sz w:val="18"/>
          <w:szCs w:val="18"/>
        </w:rPr>
        <w:t>.202</w:t>
      </w:r>
      <w:r w:rsidR="001B64BC">
        <w:rPr>
          <w:rFonts w:ascii="Arial" w:hAnsi="Arial" w:cs="Arial"/>
          <w:i/>
          <w:iCs/>
          <w:sz w:val="18"/>
          <w:szCs w:val="18"/>
        </w:rPr>
        <w:t>4</w:t>
      </w:r>
      <w:r w:rsidRPr="00D2577F">
        <w:rPr>
          <w:rFonts w:ascii="Arial" w:hAnsi="Arial" w:cs="Arial"/>
          <w:i/>
          <w:iCs/>
          <w:sz w:val="18"/>
          <w:szCs w:val="18"/>
        </w:rPr>
        <w:t xml:space="preserve"> r.</w:t>
      </w:r>
    </w:p>
    <w:p w14:paraId="4BA5095C" w14:textId="77777777" w:rsidR="00B41811" w:rsidRDefault="00B41811" w:rsidP="00DD2DC7">
      <w:pPr>
        <w:spacing w:after="120" w:line="276" w:lineRule="auto"/>
        <w:rPr>
          <w:rFonts w:ascii="Arial" w:hAnsi="Arial" w:cs="Arial"/>
          <w:b/>
          <w:sz w:val="20"/>
          <w:szCs w:val="20"/>
        </w:rPr>
      </w:pPr>
    </w:p>
    <w:p w14:paraId="08F8DC47" w14:textId="57866076" w:rsidR="00A843B6" w:rsidRPr="00D2577F" w:rsidRDefault="00A843B6" w:rsidP="00B41811">
      <w:pPr>
        <w:spacing w:after="120" w:line="276" w:lineRule="auto"/>
        <w:jc w:val="center"/>
        <w:rPr>
          <w:rFonts w:ascii="Arial" w:hAnsi="Arial" w:cs="Arial"/>
          <w:b/>
          <w:sz w:val="20"/>
          <w:szCs w:val="20"/>
        </w:rPr>
      </w:pPr>
      <w:r w:rsidRPr="00D2577F">
        <w:rPr>
          <w:rFonts w:ascii="Arial" w:hAnsi="Arial" w:cs="Arial"/>
          <w:b/>
          <w:sz w:val="20"/>
          <w:szCs w:val="20"/>
        </w:rPr>
        <w:t xml:space="preserve">KARTA INFORMACJI O PRAWACH </w:t>
      </w:r>
      <w:r w:rsidR="00F9495F">
        <w:rPr>
          <w:rFonts w:ascii="Arial" w:hAnsi="Arial" w:cs="Arial"/>
          <w:b/>
          <w:sz w:val="20"/>
          <w:szCs w:val="20"/>
        </w:rPr>
        <w:t>– ZAKŁADOWY FUNDUSZ ŚWIADCZEŃ SOCJALNYCH</w:t>
      </w:r>
    </w:p>
    <w:p w14:paraId="2201DE7B" w14:textId="77777777" w:rsidR="00F9495F" w:rsidRPr="00F9495F" w:rsidRDefault="00F9495F" w:rsidP="00F9495F">
      <w:pPr>
        <w:rPr>
          <w:kern w:val="2"/>
          <w14:ligatures w14:val="standardContextual"/>
        </w:rPr>
      </w:pPr>
    </w:p>
    <w:p w14:paraId="3CC0CAA2" w14:textId="77777777" w:rsidR="00F9495F" w:rsidRPr="00F9495F" w:rsidRDefault="00F9495F" w:rsidP="00F9495F">
      <w:pPr>
        <w:rPr>
          <w:kern w:val="2"/>
          <w14:ligatures w14:val="standardContextual"/>
        </w:rPr>
      </w:pPr>
      <w:r w:rsidRPr="00F9495F">
        <w:rPr>
          <w:kern w:val="2"/>
          <w14:ligatures w14:val="standardContextual"/>
        </w:rPr>
        <w:t>Administratorem danych osobowych (</w:t>
      </w:r>
      <w:r w:rsidRPr="00F9495F">
        <w:rPr>
          <w:b/>
          <w:bCs/>
          <w:kern w:val="2"/>
          <w14:ligatures w14:val="standardContextual"/>
        </w:rPr>
        <w:t xml:space="preserve">„Administrator” </w:t>
      </w:r>
      <w:r w:rsidRPr="00F9495F">
        <w:rPr>
          <w:kern w:val="2"/>
          <w14:ligatures w14:val="standardContextual"/>
        </w:rPr>
        <w:t xml:space="preserve">lub </w:t>
      </w:r>
      <w:r w:rsidRPr="00F9495F">
        <w:rPr>
          <w:b/>
          <w:bCs/>
          <w:kern w:val="2"/>
          <w14:ligatures w14:val="standardContextual"/>
        </w:rPr>
        <w:t>„ADO”</w:t>
      </w:r>
      <w:r w:rsidRPr="00F9495F">
        <w:rPr>
          <w:kern w:val="2"/>
          <w14:ligatures w14:val="standardContextual"/>
        </w:rPr>
        <w:t xml:space="preserve">) osób uprawnionych do korzystania ze środków Funduszu Świadczeń Socjalnych oraz  danych  członków  ich  rodzin,  niezbędnych  do przyznania  i  realizacji  świadczeń  z  Funduszu, jest Wojewódzki Szpital Specjalistyczny im. błogosławionego księdza Jerzego Popiełuszki we Włocławku (ul. </w:t>
      </w:r>
      <w:proofErr w:type="spellStart"/>
      <w:r w:rsidRPr="00F9495F">
        <w:rPr>
          <w:kern w:val="2"/>
          <w14:ligatures w14:val="standardContextual"/>
        </w:rPr>
        <w:t>Wieniecka</w:t>
      </w:r>
      <w:proofErr w:type="spellEnd"/>
      <w:r w:rsidRPr="00F9495F">
        <w:rPr>
          <w:kern w:val="2"/>
          <w14:ligatures w14:val="standardContextual"/>
        </w:rPr>
        <w:t xml:space="preserve"> 49, 87-800 Włocławek, KRS: 0000457089, NIP: 8883117873). Telefon:  (54) 412 90 00 E- Mail: </w:t>
      </w:r>
      <w:hyperlink r:id="rId7" w:history="1">
        <w:r w:rsidRPr="00F9495F">
          <w:rPr>
            <w:color w:val="0563C1"/>
            <w:kern w:val="2"/>
            <w:u w:val="single"/>
            <w14:ligatures w14:val="standardContextual"/>
          </w:rPr>
          <w:t>sekretariat@szpital.wloclawek.pl</w:t>
        </w:r>
      </w:hyperlink>
      <w:r w:rsidRPr="00F9495F">
        <w:rPr>
          <w:kern w:val="2"/>
          <w14:ligatures w14:val="standardContextual"/>
        </w:rPr>
        <w:t xml:space="preserve"> </w:t>
      </w:r>
    </w:p>
    <w:p w14:paraId="4B2A7A4C" w14:textId="77777777" w:rsidR="00F9495F" w:rsidRPr="00F9495F" w:rsidRDefault="00F9495F" w:rsidP="00F9495F">
      <w:pPr>
        <w:rPr>
          <w:kern w:val="2"/>
          <w14:ligatures w14:val="standardContextual"/>
        </w:rPr>
      </w:pPr>
    </w:p>
    <w:p w14:paraId="37A2A075" w14:textId="77777777" w:rsidR="00F9495F" w:rsidRPr="00F9495F" w:rsidRDefault="00F9495F" w:rsidP="00F9495F">
      <w:pPr>
        <w:rPr>
          <w:kern w:val="2"/>
          <w14:ligatures w14:val="standardContextual"/>
        </w:rPr>
      </w:pPr>
      <w:r w:rsidRPr="00F9495F">
        <w:rPr>
          <w:kern w:val="2"/>
          <w14:ligatures w14:val="standardContextual"/>
        </w:rPr>
        <w:t xml:space="preserve">Administrator  wyznaczył  Inspektora  Ochrony  Danych,  z którym można skontaktować się we wszystkich sprawach dotyczących przetwarzania danych  pod  adresem korespondencyjnym  ul. </w:t>
      </w:r>
      <w:proofErr w:type="spellStart"/>
      <w:r w:rsidRPr="00F9495F">
        <w:rPr>
          <w:kern w:val="2"/>
          <w14:ligatures w14:val="standardContextual"/>
        </w:rPr>
        <w:t>Wieniecka</w:t>
      </w:r>
      <w:proofErr w:type="spellEnd"/>
      <w:r w:rsidRPr="00F9495F">
        <w:rPr>
          <w:kern w:val="2"/>
          <w14:ligatures w14:val="standardContextual"/>
        </w:rPr>
        <w:t xml:space="preserve"> 49, 87-800 Włocławek, lub drogą elektroniczną pod adresem: </w:t>
      </w:r>
      <w:hyperlink r:id="rId8" w:history="1">
        <w:r w:rsidRPr="00F9495F">
          <w:rPr>
            <w:color w:val="0563C1"/>
            <w:kern w:val="2"/>
            <w:u w:val="single"/>
            <w14:ligatures w14:val="standardContextual"/>
          </w:rPr>
          <w:t>iodo@szpital.wloclawek.pl</w:t>
        </w:r>
      </w:hyperlink>
      <w:r w:rsidRPr="00F9495F">
        <w:rPr>
          <w:kern w:val="2"/>
          <w14:ligatures w14:val="standardContextual"/>
        </w:rPr>
        <w:t xml:space="preserve"> umieszczając  w  tytule  wiadomości  hasło: „ZFŚS – dane osobowe”. </w:t>
      </w:r>
    </w:p>
    <w:p w14:paraId="74F28317" w14:textId="77777777" w:rsidR="00F9495F" w:rsidRPr="00F9495F" w:rsidRDefault="00F9495F" w:rsidP="00F9495F">
      <w:pPr>
        <w:rPr>
          <w:kern w:val="2"/>
          <w14:ligatures w14:val="standardContextual"/>
        </w:rPr>
      </w:pPr>
    </w:p>
    <w:p w14:paraId="169BFA5A" w14:textId="77777777" w:rsidR="00F9495F" w:rsidRPr="00F9495F" w:rsidRDefault="00F9495F" w:rsidP="00F9495F">
      <w:pPr>
        <w:rPr>
          <w:kern w:val="2"/>
          <w14:ligatures w14:val="standardContextual"/>
        </w:rPr>
      </w:pPr>
      <w:r w:rsidRPr="00F9495F">
        <w:rPr>
          <w:kern w:val="2"/>
          <w14:ligatures w14:val="standardContextual"/>
        </w:rPr>
        <w:t xml:space="preserve">Podstawą prawną przetwarzania Państwa danych osobowych jest: </w:t>
      </w:r>
    </w:p>
    <w:p w14:paraId="78DFFEDF" w14:textId="77777777" w:rsidR="00F9495F" w:rsidRPr="00F9495F" w:rsidRDefault="00F9495F" w:rsidP="009C3EE4">
      <w:pPr>
        <w:numPr>
          <w:ilvl w:val="0"/>
          <w:numId w:val="16"/>
        </w:numPr>
        <w:spacing w:after="160" w:line="259" w:lineRule="auto"/>
        <w:contextualSpacing/>
        <w:rPr>
          <w:kern w:val="2"/>
          <w14:ligatures w14:val="standardContextual"/>
        </w:rPr>
      </w:pPr>
      <w:r w:rsidRPr="00F9495F">
        <w:rPr>
          <w:kern w:val="2"/>
          <w14:ligatures w14:val="standardContextual"/>
        </w:rPr>
        <w:t>niezbędność przetwarzania danych do zrealizowania przez Administratora obowiązku  prawnego, wynikającego z art. 8 ustawy z dnia 4 marca 1994 r. o zakładowym funduszu świadczeń  socjalnych  (Dz.U.  z  2024 r.  poz.  228)  w  związku  z  art.  6  ust.  1  lit.  C) RODO  –  w  przypadku  zwykłych  danych  osobowych  –  oraz art. 9 ust. 2 lit. b RODO (w przypadku danych osobowych szczególnych kategorii)</w:t>
      </w:r>
    </w:p>
    <w:p w14:paraId="4441A959" w14:textId="77777777" w:rsidR="00F9495F" w:rsidRPr="00F9495F" w:rsidRDefault="00F9495F" w:rsidP="009C3EE4">
      <w:pPr>
        <w:numPr>
          <w:ilvl w:val="0"/>
          <w:numId w:val="16"/>
        </w:numPr>
        <w:spacing w:after="160" w:line="259" w:lineRule="auto"/>
        <w:contextualSpacing/>
        <w:rPr>
          <w:kern w:val="2"/>
          <w14:ligatures w14:val="standardContextual"/>
        </w:rPr>
      </w:pPr>
      <w:r w:rsidRPr="00F9495F">
        <w:rPr>
          <w:kern w:val="2"/>
          <w14:ligatures w14:val="standardContextual"/>
        </w:rPr>
        <w:t xml:space="preserve">uzasadniony  interes  Administratora,  polegający  na  ustalaniu,  dochodzeniu  i  obronie  przed ewentualnymi roszczeniami związanymi z udzielaniem świadczeń z Funduszu – tj.  art. 6 ust. 1 lit. f RODO. </w:t>
      </w:r>
    </w:p>
    <w:p w14:paraId="260A8A62" w14:textId="77777777" w:rsidR="00F9495F" w:rsidRPr="00F9495F" w:rsidRDefault="00F9495F" w:rsidP="00F9495F">
      <w:pPr>
        <w:rPr>
          <w:kern w:val="2"/>
          <w14:ligatures w14:val="standardContextual"/>
        </w:rPr>
      </w:pPr>
    </w:p>
    <w:p w14:paraId="7D6B9D47" w14:textId="77777777" w:rsidR="00F9495F" w:rsidRPr="00F9495F" w:rsidRDefault="00F9495F" w:rsidP="00F9495F">
      <w:pPr>
        <w:rPr>
          <w:kern w:val="2"/>
          <w14:ligatures w14:val="standardContextual"/>
        </w:rPr>
      </w:pPr>
      <w:r w:rsidRPr="00F9495F">
        <w:rPr>
          <w:kern w:val="2"/>
          <w14:ligatures w14:val="standardContextual"/>
        </w:rPr>
        <w:t xml:space="preserve">Dane  przetwarzane  są  przez  Administratora  jako  pracodawcę oraz  przez działających  w jego  imieniu  oraz  z  jego  upoważnienia  członków  Komisji  Socjalnej, zobowiązanych  do  zachowania  w  tajemnicy  danych  osobowych,  zarówno  w  okresie wykonywania funkcji, jak i po jej ustaniu. </w:t>
      </w:r>
    </w:p>
    <w:p w14:paraId="247D982B" w14:textId="77777777" w:rsidR="00F9495F" w:rsidRPr="00F9495F" w:rsidRDefault="00F9495F" w:rsidP="00F9495F">
      <w:pPr>
        <w:rPr>
          <w:kern w:val="2"/>
          <w14:ligatures w14:val="standardContextual"/>
        </w:rPr>
      </w:pPr>
    </w:p>
    <w:p w14:paraId="01436857" w14:textId="77777777" w:rsidR="00F9495F" w:rsidRPr="00F9495F" w:rsidRDefault="00F9495F" w:rsidP="00F9495F">
      <w:pPr>
        <w:rPr>
          <w:kern w:val="2"/>
          <w14:ligatures w14:val="standardContextual"/>
        </w:rPr>
      </w:pPr>
      <w:r w:rsidRPr="00F9495F">
        <w:rPr>
          <w:kern w:val="2"/>
          <w14:ligatures w14:val="standardContextual"/>
        </w:rPr>
        <w:t xml:space="preserve">Odbiorcami danych mogą być podmioty  uprawnione do tego na podstawie  odrębnych  przepisów (np. Zakład Ubezpieczeń Społecznych i Urząd Skarbowy) oraz podmioty, którym administrator powierzy przetwarzanie danych osobowych w jego imieniu. </w:t>
      </w:r>
    </w:p>
    <w:p w14:paraId="1206865C" w14:textId="77777777" w:rsidR="00F9495F" w:rsidRPr="00F9495F" w:rsidRDefault="00F9495F" w:rsidP="00F9495F">
      <w:pPr>
        <w:rPr>
          <w:kern w:val="2"/>
          <w14:ligatures w14:val="standardContextual"/>
        </w:rPr>
      </w:pPr>
    </w:p>
    <w:p w14:paraId="1F5D261B" w14:textId="77777777" w:rsidR="00F9495F" w:rsidRPr="00F9495F" w:rsidRDefault="00F9495F" w:rsidP="00F9495F">
      <w:pPr>
        <w:rPr>
          <w:kern w:val="2"/>
          <w14:ligatures w14:val="standardContextual"/>
        </w:rPr>
      </w:pPr>
      <w:r w:rsidRPr="00F9495F">
        <w:rPr>
          <w:kern w:val="2"/>
          <w14:ligatures w14:val="standardContextual"/>
        </w:rPr>
        <w:t xml:space="preserve">Celem  przetwarzania  danych  jest  prawidłowa  realizacja  uprawnień  do  uzyskania  świadczeń z Funduszu, tj. przyznania ulgowej usługi i świadczenia oraz dopłaty z Funduszu i  ustalenia ich wysokości, jak również ustalanie i dochodzenie lub obrona przed roszczeniami związanymi z udzielaniem świadczeń z Funduszu. </w:t>
      </w:r>
    </w:p>
    <w:p w14:paraId="538B9F01" w14:textId="77777777" w:rsidR="00F9495F" w:rsidRPr="00F9495F" w:rsidRDefault="00F9495F" w:rsidP="00F9495F">
      <w:pPr>
        <w:rPr>
          <w:kern w:val="2"/>
          <w14:ligatures w14:val="standardContextual"/>
        </w:rPr>
      </w:pPr>
    </w:p>
    <w:p w14:paraId="2E5FCC9B" w14:textId="77777777" w:rsidR="00F9495F" w:rsidRPr="00F9495F" w:rsidRDefault="00F9495F" w:rsidP="00F9495F">
      <w:pPr>
        <w:rPr>
          <w:kern w:val="2"/>
          <w14:ligatures w14:val="standardContextual"/>
        </w:rPr>
      </w:pPr>
      <w:r w:rsidRPr="00F9495F">
        <w:rPr>
          <w:kern w:val="2"/>
          <w14:ligatures w14:val="standardContextual"/>
        </w:rPr>
        <w:t xml:space="preserve">Administrator  uzyskuje  dane  bezpośrednio  od  Uprawnionych  w  formie  składanego przez nich oświadczenia, stanowiącego część wniosku o przyznanie świadczenia z Funduszu, lub  osobnego  dokumentu,  jeśli  jest  to  konieczne  do  weryfikacji  kryteriów  przyznania świadczenia  lub  ulgi.  W  takim  przypadku  Uprawnieni  przekazują  również  stosowne oświadczenia  i  zaświadczenia  o  sytuacji  życiowej  (w  tym  zdrowotnej),  rodzinnej  i  materialnej, własnej lub członków ich rodziny. </w:t>
      </w:r>
    </w:p>
    <w:p w14:paraId="2C39335F" w14:textId="77777777" w:rsidR="00F9495F" w:rsidRPr="00F9495F" w:rsidRDefault="00F9495F" w:rsidP="00F9495F">
      <w:pPr>
        <w:rPr>
          <w:kern w:val="2"/>
          <w14:ligatures w14:val="standardContextual"/>
        </w:rPr>
      </w:pPr>
    </w:p>
    <w:p w14:paraId="29748DEB" w14:textId="77777777" w:rsidR="00F9495F" w:rsidRPr="00F9495F" w:rsidRDefault="00F9495F" w:rsidP="00F9495F">
      <w:pPr>
        <w:rPr>
          <w:kern w:val="2"/>
          <w14:ligatures w14:val="standardContextual"/>
        </w:rPr>
      </w:pPr>
      <w:r w:rsidRPr="00F9495F">
        <w:rPr>
          <w:kern w:val="2"/>
          <w14:ligatures w14:val="standardContextual"/>
        </w:rPr>
        <w:t xml:space="preserve">Dane  przetwarzane  są  przez  czas  niezbędny  do ustalenia  prawa  do  świadczenia  i  realizacji  tego  prawa,  a  następnie  przez  okres  pięciu  lat liczony od początku  roku kalendarzowego następującego po roku, w którym wniosek został złożony. </w:t>
      </w:r>
    </w:p>
    <w:p w14:paraId="77753201" w14:textId="77777777" w:rsidR="00F9495F" w:rsidRPr="00F9495F" w:rsidRDefault="00F9495F" w:rsidP="00F9495F">
      <w:pPr>
        <w:rPr>
          <w:kern w:val="2"/>
          <w14:ligatures w14:val="standardContextual"/>
        </w:rPr>
      </w:pPr>
    </w:p>
    <w:p w14:paraId="660C550F" w14:textId="77777777" w:rsidR="00F9495F" w:rsidRPr="00F9495F" w:rsidRDefault="00F9495F" w:rsidP="00F9495F">
      <w:pPr>
        <w:rPr>
          <w:kern w:val="2"/>
          <w14:ligatures w14:val="standardContextual"/>
        </w:rPr>
      </w:pPr>
      <w:r w:rsidRPr="00F9495F">
        <w:rPr>
          <w:kern w:val="2"/>
          <w14:ligatures w14:val="standardContextual"/>
        </w:rPr>
        <w:t xml:space="preserve">Osobie,  której  dane  dotyczą,  przysługują  następujące  prawa:  prawo  dostępu  do  danych  osobowych  zamieszczonych  w  złożonym  wniosku  i  dołączonych  dokumentach,  żądania  ich  sprostowania,  usunięcia  lub  ograniczenia  ich  przetwarzania,  prawo  sprzeciwu  wobec  przetwarzania  danych  ze  względu  na  jej  szczególną  sytuację  (w  przypadku  gdy  ich  przetwarzanie odbywa się na podstawie uzasadnionego interesu Administratora). Osoba, której dane dotyczą, może również złożyć skargę do organu nadzoru  –  Prezesa  Urzędu  Ochrony  Danych,  jeżeli  uzna,  że  przetwarzanie  danych  przez  Administratora narusza obowiązujące przepisy o ochronie danych osobowych. </w:t>
      </w:r>
    </w:p>
    <w:p w14:paraId="022814AB" w14:textId="77777777" w:rsidR="00F9495F" w:rsidRPr="00F9495F" w:rsidRDefault="00F9495F" w:rsidP="00F9495F">
      <w:pPr>
        <w:rPr>
          <w:kern w:val="2"/>
          <w14:ligatures w14:val="standardContextual"/>
        </w:rPr>
      </w:pPr>
    </w:p>
    <w:p w14:paraId="56AD8D08" w14:textId="77777777" w:rsidR="00F9495F" w:rsidRPr="00F9495F" w:rsidRDefault="00F9495F" w:rsidP="00F9495F">
      <w:pPr>
        <w:rPr>
          <w:kern w:val="2"/>
          <w14:ligatures w14:val="standardContextual"/>
        </w:rPr>
      </w:pPr>
      <w:r w:rsidRPr="00F9495F">
        <w:rPr>
          <w:kern w:val="2"/>
          <w14:ligatures w14:val="standardContextual"/>
        </w:rPr>
        <w:t>Podanie  danych  jest  dobrowolne, przy czym stanowi wymóg określony treścią przepisów prawa, a nadto jest niezbędne  do  prawidłowej  realizacji  celu  ich przetwarzania. Efektem niepodania danych będzie odmowa przyznania wsparcia z Funduszu.</w:t>
      </w:r>
    </w:p>
    <w:p w14:paraId="4E2743DE" w14:textId="77777777" w:rsidR="00A843B6" w:rsidRPr="00D2577F" w:rsidRDefault="00A843B6" w:rsidP="00B41811">
      <w:pPr>
        <w:spacing w:after="120" w:line="276" w:lineRule="auto"/>
        <w:rPr>
          <w:rFonts w:ascii="Arial" w:hAnsi="Arial" w:cs="Arial"/>
          <w:sz w:val="20"/>
          <w:szCs w:val="20"/>
        </w:rPr>
      </w:pPr>
    </w:p>
    <w:sectPr w:rsidR="00A843B6" w:rsidRPr="00D2577F" w:rsidSect="008E60AB">
      <w:headerReference w:type="default" r:id="rId9"/>
      <w:footerReference w:type="default" r:id="rId10"/>
      <w:pgSz w:w="11906" w:h="16838"/>
      <w:pgMar w:top="1417" w:right="1417" w:bottom="1417" w:left="1417" w:header="568" w:footer="5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4D4943" w14:textId="77777777" w:rsidR="00F55969" w:rsidRDefault="00F55969" w:rsidP="00CE22ED">
      <w:r>
        <w:separator/>
      </w:r>
    </w:p>
  </w:endnote>
  <w:endnote w:type="continuationSeparator" w:id="0">
    <w:p w14:paraId="4405F678" w14:textId="77777777" w:rsidR="00F55969" w:rsidRDefault="00F55969" w:rsidP="00CE2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781FE7" w14:textId="77777777" w:rsidR="00A04EE3" w:rsidRDefault="00A04EE3" w:rsidP="008C518B">
    <w:pPr>
      <w:pBdr>
        <w:bottom w:val="single" w:sz="6" w:space="1" w:color="auto"/>
      </w:pBdr>
      <w:tabs>
        <w:tab w:val="left" w:pos="2835"/>
        <w:tab w:val="center" w:pos="4536"/>
      </w:tabs>
      <w:jc w:val="left"/>
      <w:rPr>
        <w:rFonts w:ascii="Arial" w:hAnsi="Arial" w:cs="Arial"/>
        <w:color w:val="000000"/>
        <w:sz w:val="16"/>
        <w:szCs w:val="16"/>
      </w:rPr>
    </w:pPr>
  </w:p>
  <w:p w14:paraId="4C6CD907" w14:textId="77777777" w:rsidR="00A04EE3" w:rsidRPr="00EC27E8" w:rsidRDefault="00F94DC8" w:rsidP="008C518B">
    <w:pPr>
      <w:tabs>
        <w:tab w:val="left" w:pos="2835"/>
        <w:tab w:val="center" w:pos="4536"/>
      </w:tabs>
      <w:jc w:val="left"/>
      <w:rPr>
        <w:rFonts w:ascii="Arial" w:hAnsi="Arial" w:cs="Arial"/>
        <w:color w:val="000000"/>
        <w:sz w:val="16"/>
        <w:szCs w:val="16"/>
      </w:rPr>
    </w:pPr>
    <w:r>
      <w:rPr>
        <w:rFonts w:ascii="Arial" w:hAnsi="Arial" w:cs="Arial"/>
        <w:noProof/>
        <w:color w:val="000000"/>
        <w:sz w:val="20"/>
        <w:szCs w:val="20"/>
        <w:lang w:eastAsia="pl-PL"/>
      </w:rPr>
      <mc:AlternateContent>
        <mc:Choice Requires="wps">
          <w:drawing>
            <wp:anchor distT="0" distB="0" distL="114300" distR="114300" simplePos="0" relativeHeight="251658240" behindDoc="0" locked="0" layoutInCell="1" allowOverlap="1" wp14:anchorId="39467CE8" wp14:editId="6032B189">
              <wp:simplePos x="0" y="0"/>
              <wp:positionH relativeFrom="column">
                <wp:posOffset>2272030</wp:posOffset>
              </wp:positionH>
              <wp:positionV relativeFrom="paragraph">
                <wp:posOffset>107315</wp:posOffset>
              </wp:positionV>
              <wp:extent cx="3038475" cy="590550"/>
              <wp:effectExtent l="5080" t="12065" r="13970" b="698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8475" cy="590550"/>
                      </a:xfrm>
                      <a:prstGeom prst="rect">
                        <a:avLst/>
                      </a:prstGeom>
                      <a:solidFill>
                        <a:srgbClr val="FFFFFF"/>
                      </a:solidFill>
                      <a:ln w="9525">
                        <a:solidFill>
                          <a:srgbClr val="FFFFFF"/>
                        </a:solidFill>
                        <a:miter lim="800000"/>
                        <a:headEnd/>
                        <a:tailEnd/>
                      </a:ln>
                    </wps:spPr>
                    <wps:txbx>
                      <w:txbxContent>
                        <w:p w14:paraId="58668E74" w14:textId="77777777" w:rsidR="00A04EE3" w:rsidRPr="00EC27E8" w:rsidRDefault="00A04EE3" w:rsidP="008C518B">
                          <w:pPr>
                            <w:jc w:val="left"/>
                            <w:rPr>
                              <w:rFonts w:ascii="Arial" w:hAnsi="Arial" w:cs="Arial"/>
                              <w:color w:val="000000"/>
                              <w:sz w:val="16"/>
                              <w:szCs w:val="16"/>
                            </w:rPr>
                          </w:pPr>
                          <w:r w:rsidRPr="00EC27E8">
                            <w:rPr>
                              <w:rFonts w:ascii="Arial" w:hAnsi="Arial" w:cs="Arial"/>
                              <w:color w:val="000000"/>
                              <w:sz w:val="16"/>
                              <w:szCs w:val="16"/>
                            </w:rPr>
                            <w:t xml:space="preserve">ul. </w:t>
                          </w:r>
                          <w:proofErr w:type="spellStart"/>
                          <w:r w:rsidRPr="00EC27E8">
                            <w:rPr>
                              <w:rFonts w:ascii="Arial" w:hAnsi="Arial" w:cs="Arial"/>
                              <w:color w:val="000000"/>
                              <w:sz w:val="16"/>
                              <w:szCs w:val="16"/>
                            </w:rPr>
                            <w:t>Wieniecka</w:t>
                          </w:r>
                          <w:proofErr w:type="spellEnd"/>
                          <w:r w:rsidRPr="00EC27E8">
                            <w:rPr>
                              <w:rFonts w:ascii="Arial" w:hAnsi="Arial" w:cs="Arial"/>
                              <w:color w:val="000000"/>
                              <w:sz w:val="16"/>
                              <w:szCs w:val="16"/>
                            </w:rPr>
                            <w:t xml:space="preserve"> 49, 87 - 800 Włocławek</w:t>
                          </w:r>
                        </w:p>
                        <w:p w14:paraId="7173E289" w14:textId="77777777" w:rsidR="00A04EE3" w:rsidRPr="00EC27E8" w:rsidRDefault="00A04EE3" w:rsidP="008C518B">
                          <w:pPr>
                            <w:jc w:val="left"/>
                            <w:rPr>
                              <w:rFonts w:ascii="Arial" w:hAnsi="Arial" w:cs="Arial"/>
                              <w:color w:val="000000"/>
                              <w:sz w:val="16"/>
                              <w:szCs w:val="16"/>
                            </w:rPr>
                          </w:pPr>
                          <w:r w:rsidRPr="00EC27E8">
                            <w:rPr>
                              <w:rFonts w:ascii="Arial" w:hAnsi="Arial" w:cs="Arial"/>
                              <w:color w:val="000000"/>
                              <w:sz w:val="16"/>
                              <w:szCs w:val="16"/>
                            </w:rPr>
                            <w:t>NIP: 888 311 78 73; REGON: 341411727</w:t>
                          </w:r>
                        </w:p>
                        <w:p w14:paraId="05C69F47" w14:textId="77777777" w:rsidR="00A04EE3" w:rsidRPr="00EC27E8" w:rsidRDefault="00000000" w:rsidP="008C518B">
                          <w:pPr>
                            <w:jc w:val="left"/>
                            <w:rPr>
                              <w:rFonts w:ascii="Arial" w:hAnsi="Arial" w:cs="Arial"/>
                              <w:color w:val="000000"/>
                              <w:sz w:val="16"/>
                              <w:szCs w:val="16"/>
                            </w:rPr>
                          </w:pPr>
                          <w:hyperlink r:id="rId1" w:history="1">
                            <w:r w:rsidR="00A04EE3" w:rsidRPr="00EC27E8">
                              <w:rPr>
                                <w:rStyle w:val="Hipercze"/>
                                <w:rFonts w:ascii="Arial" w:hAnsi="Arial" w:cs="Arial"/>
                                <w:color w:val="auto"/>
                                <w:sz w:val="16"/>
                                <w:szCs w:val="16"/>
                                <w:u w:val="none"/>
                              </w:rPr>
                              <w:t>www.szpital.wloclawek.pl</w:t>
                            </w:r>
                          </w:hyperlink>
                          <w:r w:rsidR="00A04EE3" w:rsidRPr="00EC27E8">
                            <w:rPr>
                              <w:rFonts w:ascii="Arial" w:hAnsi="Arial" w:cs="Arial"/>
                              <w:sz w:val="16"/>
                              <w:szCs w:val="16"/>
                            </w:rPr>
                            <w:t>;</w:t>
                          </w:r>
                          <w:r w:rsidR="00A04EE3">
                            <w:rPr>
                              <w:rFonts w:ascii="Arial" w:hAnsi="Arial" w:cs="Arial"/>
                              <w:color w:val="000000"/>
                              <w:sz w:val="16"/>
                              <w:szCs w:val="16"/>
                            </w:rPr>
                            <w:t xml:space="preserve"> sekretariat@szpital.wloclawek.pl</w:t>
                          </w:r>
                        </w:p>
                        <w:p w14:paraId="2FD923DC" w14:textId="77777777" w:rsidR="00A04EE3" w:rsidRPr="00EC27E8" w:rsidRDefault="00A04EE3" w:rsidP="008C518B">
                          <w:pPr>
                            <w:jc w:val="left"/>
                            <w:rPr>
                              <w:rFonts w:ascii="Arial" w:hAnsi="Arial" w:cs="Arial"/>
                              <w:color w:val="000000"/>
                              <w:sz w:val="16"/>
                              <w:szCs w:val="16"/>
                            </w:rPr>
                          </w:pPr>
                          <w:r w:rsidRPr="00EC27E8">
                            <w:rPr>
                              <w:rFonts w:ascii="Arial" w:hAnsi="Arial" w:cs="Arial"/>
                              <w:color w:val="000000"/>
                              <w:sz w:val="16"/>
                              <w:szCs w:val="16"/>
                            </w:rPr>
                            <w:t xml:space="preserve">tel. </w:t>
                          </w:r>
                          <w:r w:rsidRPr="00EC27E8">
                            <w:rPr>
                              <w:rFonts w:ascii="Arial" w:hAnsi="Arial" w:cs="Arial"/>
                              <w:color w:val="333333"/>
                              <w:sz w:val="16"/>
                              <w:szCs w:val="16"/>
                            </w:rPr>
                            <w:t>54 412 90 00</w:t>
                          </w:r>
                        </w:p>
                        <w:p w14:paraId="38418A2F" w14:textId="77777777" w:rsidR="00A04EE3" w:rsidRDefault="00A04EE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467CE8" id="_x0000_t202" coordsize="21600,21600" o:spt="202" path="m,l,21600r21600,l21600,xe">
              <v:stroke joinstyle="miter"/>
              <v:path gradientshapeok="t" o:connecttype="rect"/>
            </v:shapetype>
            <v:shape id="Text Box 3" o:spid="_x0000_s1027" type="#_x0000_t202" style="position:absolute;margin-left:178.9pt;margin-top:8.45pt;width:239.25pt;height: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" strokecolor="white">
              <v:textbox>
                <w:txbxContent>
                  <w:p w14:paraId="58668E74" w14:textId="77777777" w:rsidR="00A04EE3" w:rsidRPr="00EC27E8" w:rsidRDefault="00A04EE3" w:rsidP="008C518B">
                    <w:pPr>
                      <w:jc w:val="left"/>
                      <w:rPr>
                        <w:rFonts w:ascii="Arial" w:hAnsi="Arial" w:cs="Arial"/>
                        <w:color w:val="000000"/>
                        <w:sz w:val="16"/>
                        <w:szCs w:val="16"/>
                      </w:rPr>
                    </w:pPr>
                    <w:r w:rsidRPr="00EC27E8">
                      <w:rPr>
                        <w:rFonts w:ascii="Arial" w:hAnsi="Arial" w:cs="Arial"/>
                        <w:color w:val="000000"/>
                        <w:sz w:val="16"/>
                        <w:szCs w:val="16"/>
                      </w:rPr>
                      <w:t xml:space="preserve">ul. </w:t>
                    </w:r>
                    <w:proofErr w:type="spellStart"/>
                    <w:r w:rsidRPr="00EC27E8">
                      <w:rPr>
                        <w:rFonts w:ascii="Arial" w:hAnsi="Arial" w:cs="Arial"/>
                        <w:color w:val="000000"/>
                        <w:sz w:val="16"/>
                        <w:szCs w:val="16"/>
                      </w:rPr>
                      <w:t>Wieniecka</w:t>
                    </w:r>
                    <w:proofErr w:type="spellEnd"/>
                    <w:r w:rsidRPr="00EC27E8">
                      <w:rPr>
                        <w:rFonts w:ascii="Arial" w:hAnsi="Arial" w:cs="Arial"/>
                        <w:color w:val="000000"/>
                        <w:sz w:val="16"/>
                        <w:szCs w:val="16"/>
                      </w:rPr>
                      <w:t xml:space="preserve"> 49, 87 - 800 Włocławek</w:t>
                    </w:r>
                  </w:p>
                  <w:p w14:paraId="7173E289" w14:textId="77777777" w:rsidR="00A04EE3" w:rsidRPr="00EC27E8" w:rsidRDefault="00A04EE3" w:rsidP="008C518B">
                    <w:pPr>
                      <w:jc w:val="left"/>
                      <w:rPr>
                        <w:rFonts w:ascii="Arial" w:hAnsi="Arial" w:cs="Arial"/>
                        <w:color w:val="000000"/>
                        <w:sz w:val="16"/>
                        <w:szCs w:val="16"/>
                      </w:rPr>
                    </w:pPr>
                    <w:r w:rsidRPr="00EC27E8">
                      <w:rPr>
                        <w:rFonts w:ascii="Arial" w:hAnsi="Arial" w:cs="Arial"/>
                        <w:color w:val="000000"/>
                        <w:sz w:val="16"/>
                        <w:szCs w:val="16"/>
                      </w:rPr>
                      <w:t>NIP: 888 311 78 73; REGON: 341411727</w:t>
                    </w:r>
                  </w:p>
                  <w:p w14:paraId="05C69F47" w14:textId="77777777" w:rsidR="00A04EE3" w:rsidRPr="00EC27E8" w:rsidRDefault="00000000" w:rsidP="008C518B">
                    <w:pPr>
                      <w:jc w:val="left"/>
                      <w:rPr>
                        <w:rFonts w:ascii="Arial" w:hAnsi="Arial" w:cs="Arial"/>
                        <w:color w:val="000000"/>
                        <w:sz w:val="16"/>
                        <w:szCs w:val="16"/>
                      </w:rPr>
                    </w:pPr>
                    <w:hyperlink r:id="rId2" w:history="1">
                      <w:r w:rsidR="00A04EE3" w:rsidRPr="00EC27E8">
                        <w:rPr>
                          <w:rStyle w:val="Hipercze"/>
                          <w:rFonts w:ascii="Arial" w:hAnsi="Arial" w:cs="Arial"/>
                          <w:color w:val="auto"/>
                          <w:sz w:val="16"/>
                          <w:szCs w:val="16"/>
                          <w:u w:val="none"/>
                        </w:rPr>
                        <w:t>www.szpital.wloclawek.pl</w:t>
                      </w:r>
                    </w:hyperlink>
                    <w:r w:rsidR="00A04EE3" w:rsidRPr="00EC27E8">
                      <w:rPr>
                        <w:rFonts w:ascii="Arial" w:hAnsi="Arial" w:cs="Arial"/>
                        <w:sz w:val="16"/>
                        <w:szCs w:val="16"/>
                      </w:rPr>
                      <w:t>;</w:t>
                    </w:r>
                    <w:r w:rsidR="00A04EE3">
                      <w:rPr>
                        <w:rFonts w:ascii="Arial" w:hAnsi="Arial" w:cs="Arial"/>
                        <w:color w:val="000000"/>
                        <w:sz w:val="16"/>
                        <w:szCs w:val="16"/>
                      </w:rPr>
                      <w:t xml:space="preserve"> sekretariat@szpital.wloclawek.pl</w:t>
                    </w:r>
                  </w:p>
                  <w:p w14:paraId="2FD923DC" w14:textId="77777777" w:rsidR="00A04EE3" w:rsidRPr="00EC27E8" w:rsidRDefault="00A04EE3" w:rsidP="008C518B">
                    <w:pPr>
                      <w:jc w:val="left"/>
                      <w:rPr>
                        <w:rFonts w:ascii="Arial" w:hAnsi="Arial" w:cs="Arial"/>
                        <w:color w:val="000000"/>
                        <w:sz w:val="16"/>
                        <w:szCs w:val="16"/>
                      </w:rPr>
                    </w:pPr>
                    <w:r w:rsidRPr="00EC27E8">
                      <w:rPr>
                        <w:rFonts w:ascii="Arial" w:hAnsi="Arial" w:cs="Arial"/>
                        <w:color w:val="000000"/>
                        <w:sz w:val="16"/>
                        <w:szCs w:val="16"/>
                      </w:rPr>
                      <w:t xml:space="preserve">tel. </w:t>
                    </w:r>
                    <w:r w:rsidRPr="00EC27E8">
                      <w:rPr>
                        <w:rFonts w:ascii="Arial" w:hAnsi="Arial" w:cs="Arial"/>
                        <w:color w:val="333333"/>
                        <w:sz w:val="16"/>
                        <w:szCs w:val="16"/>
                      </w:rPr>
                      <w:t>54 412 90 00</w:t>
                    </w:r>
                  </w:p>
                  <w:p w14:paraId="38418A2F" w14:textId="77777777" w:rsidR="00A04EE3" w:rsidRDefault="00A04EE3"/>
                </w:txbxContent>
              </v:textbox>
            </v:shape>
          </w:pict>
        </mc:Fallback>
      </mc:AlternateContent>
    </w:r>
    <w:r w:rsidR="00A04EE3">
      <w:rPr>
        <w:rFonts w:ascii="Arial" w:hAnsi="Arial" w:cs="Arial"/>
        <w:noProof/>
        <w:color w:val="000000"/>
        <w:sz w:val="16"/>
        <w:szCs w:val="16"/>
        <w:lang w:eastAsia="pl-PL"/>
      </w:rPr>
      <w:drawing>
        <wp:inline distT="0" distB="0" distL="0" distR="0" wp14:anchorId="13D1CC22" wp14:editId="7290F563">
          <wp:extent cx="2181225" cy="876300"/>
          <wp:effectExtent l="19050" t="0" r="9525" b="0"/>
          <wp:docPr id="2" name="Obraz 2" descr="wss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ss400"/>
                  <pic:cNvPicPr>
                    <a:picLocks noChangeAspect="1" noChangeArrowheads="1"/>
                  </pic:cNvPicPr>
                </pic:nvPicPr>
                <pic:blipFill>
                  <a:blip r:embed="rId3"/>
                  <a:srcRect/>
                  <a:stretch>
                    <a:fillRect/>
                  </a:stretch>
                </pic:blipFill>
                <pic:spPr bwMode="auto">
                  <a:xfrm>
                    <a:off x="0" y="0"/>
                    <a:ext cx="2181225" cy="876300"/>
                  </a:xfrm>
                  <a:prstGeom prst="rect">
                    <a:avLst/>
                  </a:prstGeom>
                  <a:noFill/>
                  <a:ln w="9525">
                    <a:noFill/>
                    <a:miter lim="800000"/>
                    <a:headEnd/>
                    <a:tailEnd/>
                  </a:ln>
                </pic:spPr>
              </pic:pic>
            </a:graphicData>
          </a:graphic>
        </wp:inline>
      </w:drawing>
    </w:r>
  </w:p>
  <w:p w14:paraId="06CEC1E8" w14:textId="77777777" w:rsidR="00A04EE3" w:rsidRPr="001B1F5D" w:rsidRDefault="00A04EE3" w:rsidP="00F36F94">
    <w:pPr>
      <w:jc w:val="right"/>
      <w:rPr>
        <w:rFonts w:ascii="Arial" w:hAnsi="Arial" w:cs="Arial"/>
        <w:color w:val="000000"/>
      </w:rPr>
    </w:pPr>
    <w:r w:rsidRPr="001B1F5D">
      <w:rPr>
        <w:rFonts w:ascii="Arial" w:hAnsi="Arial" w:cs="Arial"/>
      </w:rPr>
      <w:t xml:space="preserve">Strona </w:t>
    </w:r>
    <w:r w:rsidRPr="001B1F5D">
      <w:rPr>
        <w:rFonts w:ascii="Arial" w:hAnsi="Arial" w:cs="Arial"/>
      </w:rPr>
      <w:fldChar w:fldCharType="begin"/>
    </w:r>
    <w:r w:rsidRPr="001B1F5D">
      <w:rPr>
        <w:rFonts w:ascii="Arial" w:hAnsi="Arial" w:cs="Arial"/>
      </w:rPr>
      <w:instrText xml:space="preserve"> PAGE </w:instrText>
    </w:r>
    <w:r w:rsidRPr="001B1F5D">
      <w:rPr>
        <w:rFonts w:ascii="Arial" w:hAnsi="Arial" w:cs="Arial"/>
      </w:rPr>
      <w:fldChar w:fldCharType="separate"/>
    </w:r>
    <w:r w:rsidR="007B27A1" w:rsidRPr="001B1F5D">
      <w:rPr>
        <w:rFonts w:ascii="Arial" w:hAnsi="Arial" w:cs="Arial"/>
        <w:noProof/>
      </w:rPr>
      <w:t>3</w:t>
    </w:r>
    <w:r w:rsidRPr="001B1F5D">
      <w:rPr>
        <w:rFonts w:ascii="Arial" w:hAnsi="Arial" w:cs="Arial"/>
      </w:rPr>
      <w:fldChar w:fldCharType="end"/>
    </w:r>
    <w:r w:rsidRPr="001B1F5D">
      <w:rPr>
        <w:rFonts w:ascii="Arial" w:hAnsi="Arial" w:cs="Arial"/>
      </w:rPr>
      <w:t xml:space="preserve"> z </w:t>
    </w:r>
    <w:r w:rsidRPr="001B1F5D">
      <w:rPr>
        <w:rFonts w:ascii="Arial" w:hAnsi="Arial" w:cs="Arial"/>
      </w:rPr>
      <w:fldChar w:fldCharType="begin"/>
    </w:r>
    <w:r w:rsidRPr="001B1F5D">
      <w:rPr>
        <w:rFonts w:ascii="Arial" w:hAnsi="Arial" w:cs="Arial"/>
      </w:rPr>
      <w:instrText xml:space="preserve"> NUMPAGES  </w:instrText>
    </w:r>
    <w:r w:rsidRPr="001B1F5D">
      <w:rPr>
        <w:rFonts w:ascii="Arial" w:hAnsi="Arial" w:cs="Arial"/>
      </w:rPr>
      <w:fldChar w:fldCharType="separate"/>
    </w:r>
    <w:r w:rsidR="007B27A1" w:rsidRPr="001B1F5D">
      <w:rPr>
        <w:rFonts w:ascii="Arial" w:hAnsi="Arial" w:cs="Arial"/>
        <w:noProof/>
      </w:rPr>
      <w:t>4</w:t>
    </w:r>
    <w:r w:rsidRPr="001B1F5D">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0E12C0" w14:textId="77777777" w:rsidR="00F55969" w:rsidRDefault="00F55969" w:rsidP="00CE22ED">
      <w:r>
        <w:separator/>
      </w:r>
    </w:p>
  </w:footnote>
  <w:footnote w:type="continuationSeparator" w:id="0">
    <w:p w14:paraId="4148FF79" w14:textId="77777777" w:rsidR="00F55969" w:rsidRDefault="00F55969" w:rsidP="00CE2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79567" w14:textId="77777777" w:rsidR="00A04EE3" w:rsidRDefault="00F94DC8" w:rsidP="00EC27E8">
    <w:pPr>
      <w:pStyle w:val="Nagwek"/>
      <w:rPr>
        <w:sz w:val="12"/>
        <w:szCs w:val="12"/>
      </w:rPr>
    </w:pPr>
    <w:r>
      <w:rPr>
        <w:noProof/>
        <w:lang w:eastAsia="pl-PL"/>
      </w:rPr>
      <mc:AlternateContent>
        <mc:Choice Requires="wps">
          <w:drawing>
            <wp:anchor distT="0" distB="0" distL="114300" distR="114300" simplePos="0" relativeHeight="251657216" behindDoc="0" locked="0" layoutInCell="1" allowOverlap="1" wp14:anchorId="2350B628" wp14:editId="6A68E8CF">
              <wp:simplePos x="0" y="0"/>
              <wp:positionH relativeFrom="column">
                <wp:posOffset>801370</wp:posOffset>
              </wp:positionH>
              <wp:positionV relativeFrom="paragraph">
                <wp:posOffset>83820</wp:posOffset>
              </wp:positionV>
              <wp:extent cx="5004435" cy="558800"/>
              <wp:effectExtent l="1270" t="0" r="4445"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4435" cy="558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22CA48" w14:textId="77777777" w:rsidR="00A04EE3" w:rsidRPr="00EC27E8" w:rsidRDefault="00A04EE3" w:rsidP="00E762C5">
                          <w:pPr>
                            <w:jc w:val="center"/>
                            <w:rPr>
                              <w:rFonts w:ascii="Arial" w:hAnsi="Arial" w:cs="Arial"/>
                              <w:sz w:val="32"/>
                              <w:szCs w:val="32"/>
                            </w:rPr>
                          </w:pPr>
                          <w:r w:rsidRPr="00EC27E8">
                            <w:rPr>
                              <w:rFonts w:ascii="Arial" w:hAnsi="Arial" w:cs="Arial"/>
                              <w:sz w:val="32"/>
                              <w:szCs w:val="32"/>
                            </w:rPr>
                            <w:t>WOJEWÓDZKI SZPITAL SPECJALISTYCZNY</w:t>
                          </w:r>
                        </w:p>
                        <w:p w14:paraId="57B6F49C" w14:textId="77777777" w:rsidR="00A04EE3" w:rsidRPr="00EC27E8" w:rsidRDefault="00A04EE3" w:rsidP="00EC27E8">
                          <w:pPr>
                            <w:jc w:val="center"/>
                            <w:rPr>
                              <w:rFonts w:ascii="Arial" w:hAnsi="Arial" w:cs="Arial"/>
                              <w:sz w:val="20"/>
                              <w:szCs w:val="20"/>
                            </w:rPr>
                          </w:pPr>
                          <w:r w:rsidRPr="00EC27E8">
                            <w:rPr>
                              <w:rFonts w:ascii="Arial" w:hAnsi="Arial" w:cs="Arial"/>
                              <w:sz w:val="20"/>
                              <w:szCs w:val="20"/>
                            </w:rPr>
                            <w:t>IM. BŁOGOSŁAWIONEGO KSIĘDZA JERZEGO POPIEŁUSZKI WE WŁOCŁAWKU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350B628" id="_x0000_t202" coordsize="21600,21600" o:spt="202" path="m,l,21600r21600,l21600,xe">
              <v:stroke joinstyle="miter"/>
              <v:path gradientshapeok="t" o:connecttype="rect"/>
            </v:shapetype>
            <v:shape id="Text Box 2" o:spid="_x0000_s1026" type="#_x0000_t202" style="position:absolute;left:0;text-align:left;margin-left:63.1pt;margin-top:6.6pt;width:394.05pt;height:4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" stroked="f">
              <v:textbox>
                <w:txbxContent>
                  <w:p w14:paraId="3E22CA48" w14:textId="77777777" w:rsidR="00A04EE3" w:rsidRPr="00EC27E8" w:rsidRDefault="00A04EE3" w:rsidP="00E762C5">
                    <w:pPr>
                      <w:jc w:val="center"/>
                      <w:rPr>
                        <w:rFonts w:ascii="Arial" w:hAnsi="Arial" w:cs="Arial"/>
                        <w:sz w:val="32"/>
                        <w:szCs w:val="32"/>
                      </w:rPr>
                    </w:pPr>
                    <w:r w:rsidRPr="00EC27E8">
                      <w:rPr>
                        <w:rFonts w:ascii="Arial" w:hAnsi="Arial" w:cs="Arial"/>
                        <w:sz w:val="32"/>
                        <w:szCs w:val="32"/>
                      </w:rPr>
                      <w:t>WOJEWÓDZKI SZPITAL SPECJALISTYCZNY</w:t>
                    </w:r>
                  </w:p>
                  <w:p w14:paraId="57B6F49C" w14:textId="77777777" w:rsidR="00A04EE3" w:rsidRPr="00EC27E8" w:rsidRDefault="00A04EE3" w:rsidP="00EC27E8">
                    <w:pPr>
                      <w:jc w:val="center"/>
                      <w:rPr>
                        <w:rFonts w:ascii="Arial" w:hAnsi="Arial" w:cs="Arial"/>
                        <w:sz w:val="20"/>
                        <w:szCs w:val="20"/>
                      </w:rPr>
                    </w:pPr>
                    <w:r w:rsidRPr="00EC27E8">
                      <w:rPr>
                        <w:rFonts w:ascii="Arial" w:hAnsi="Arial" w:cs="Arial"/>
                        <w:sz w:val="20"/>
                        <w:szCs w:val="20"/>
                      </w:rPr>
                      <w:t>IM. BŁOGOSŁAWIONEGO KSIĘDZA JERZEGO POPIEŁUSZKI WE WŁOCŁAWKU</w:t>
                    </w:r>
                  </w:p>
                </w:txbxContent>
              </v:textbox>
            </v:shape>
          </w:pict>
        </mc:Fallback>
      </mc:AlternateContent>
    </w:r>
    <w:r w:rsidR="00A04EE3">
      <w:rPr>
        <w:noProof/>
        <w:lang w:eastAsia="pl-PL"/>
      </w:rPr>
      <w:drawing>
        <wp:inline distT="0" distB="0" distL="0" distR="0" wp14:anchorId="55B82F18" wp14:editId="15F37E71">
          <wp:extent cx="876300" cy="714375"/>
          <wp:effectExtent l="0" t="0" r="0" b="0"/>
          <wp:docPr id="1" name="Obraz 22" descr="C:\Users\Dell\AppData\Local\Microsoft\Windows\INetCache\Content.Word\mod_nag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 descr="C:\Users\Dell\AppData\Local\Microsoft\Windows\INetCache\Content.Word\mod_nagl.png"/>
                  <pic:cNvPicPr>
                    <a:picLocks noChangeAspect="1" noChangeArrowheads="1"/>
                  </pic:cNvPicPr>
                </pic:nvPicPr>
                <pic:blipFill>
                  <a:blip r:embed="rId1"/>
                  <a:srcRect/>
                  <a:stretch>
                    <a:fillRect/>
                  </a:stretch>
                </pic:blipFill>
                <pic:spPr bwMode="auto">
                  <a:xfrm>
                    <a:off x="0" y="0"/>
                    <a:ext cx="876300" cy="714375"/>
                  </a:xfrm>
                  <a:prstGeom prst="rect">
                    <a:avLst/>
                  </a:prstGeom>
                  <a:noFill/>
                  <a:ln w="9525">
                    <a:noFill/>
                    <a:miter lim="800000"/>
                    <a:headEnd/>
                    <a:tailEnd/>
                  </a:ln>
                </pic:spPr>
              </pic:pic>
            </a:graphicData>
          </a:graphic>
        </wp:inline>
      </w:drawing>
    </w:r>
  </w:p>
  <w:p w14:paraId="723B6828" w14:textId="77777777" w:rsidR="00A04EE3" w:rsidRDefault="00A04EE3" w:rsidP="00F36F94">
    <w:pPr>
      <w:pStyle w:val="Nagwek"/>
      <w:pBdr>
        <w:top w:val="single" w:sz="4" w:space="1"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AA6987"/>
    <w:multiLevelType w:val="hybridMultilevel"/>
    <w:tmpl w:val="810C1544"/>
    <w:lvl w:ilvl="0" w:tplc="32E6F1A2">
      <w:start w:val="1"/>
      <w:numFmt w:val="decimal"/>
      <w:lvlText w:val="%1."/>
      <w:lvlJc w:val="left"/>
      <w:pPr>
        <w:ind w:left="6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51C6634">
      <w:start w:val="1"/>
      <w:numFmt w:val="lowerLetter"/>
      <w:lvlText w:val="%2"/>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2FC6AC8">
      <w:start w:val="1"/>
      <w:numFmt w:val="lowerRoman"/>
      <w:lvlText w:val="%3"/>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BB86A30">
      <w:start w:val="1"/>
      <w:numFmt w:val="decimal"/>
      <w:lvlText w:val="%4"/>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F582854">
      <w:start w:val="1"/>
      <w:numFmt w:val="lowerLetter"/>
      <w:lvlText w:val="%5"/>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D46255E">
      <w:start w:val="1"/>
      <w:numFmt w:val="lowerRoman"/>
      <w:lvlText w:val="%6"/>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A00EB56">
      <w:start w:val="1"/>
      <w:numFmt w:val="decimal"/>
      <w:lvlText w:val="%7"/>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4F8AA58">
      <w:start w:val="1"/>
      <w:numFmt w:val="lowerLetter"/>
      <w:lvlText w:val="%8"/>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236DBA0">
      <w:start w:val="1"/>
      <w:numFmt w:val="lowerRoman"/>
      <w:lvlText w:val="%9"/>
      <w:lvlJc w:val="left"/>
      <w:pPr>
        <w:ind w:left="64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3C34CCF"/>
    <w:multiLevelType w:val="hybridMultilevel"/>
    <w:tmpl w:val="B386CFF0"/>
    <w:lvl w:ilvl="0" w:tplc="AD68DEDA">
      <w:start w:val="5"/>
      <w:numFmt w:val="decimal"/>
      <w:lvlText w:val="%1."/>
      <w:lvlJc w:val="left"/>
      <w:pPr>
        <w:ind w:left="6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B1C837E">
      <w:start w:val="1"/>
      <w:numFmt w:val="lowerLetter"/>
      <w:lvlText w:val="%2"/>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71CFADE">
      <w:start w:val="1"/>
      <w:numFmt w:val="lowerRoman"/>
      <w:lvlText w:val="%3"/>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6A0E256">
      <w:start w:val="1"/>
      <w:numFmt w:val="decimal"/>
      <w:lvlText w:val="%4"/>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414356A">
      <w:start w:val="1"/>
      <w:numFmt w:val="lowerLetter"/>
      <w:lvlText w:val="%5"/>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BD006DC">
      <w:start w:val="1"/>
      <w:numFmt w:val="lowerRoman"/>
      <w:lvlText w:val="%6"/>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C7A0DC4">
      <w:start w:val="1"/>
      <w:numFmt w:val="decimal"/>
      <w:lvlText w:val="%7"/>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B1A701E">
      <w:start w:val="1"/>
      <w:numFmt w:val="lowerLetter"/>
      <w:lvlText w:val="%8"/>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122F494">
      <w:start w:val="1"/>
      <w:numFmt w:val="lowerRoman"/>
      <w:lvlText w:val="%9"/>
      <w:lvlJc w:val="left"/>
      <w:pPr>
        <w:ind w:left="64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FF83243"/>
    <w:multiLevelType w:val="hybridMultilevel"/>
    <w:tmpl w:val="FF1C6D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76744E4"/>
    <w:multiLevelType w:val="hybridMultilevel"/>
    <w:tmpl w:val="22FEC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4F54A1C"/>
    <w:multiLevelType w:val="hybridMultilevel"/>
    <w:tmpl w:val="56A43C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83D3922"/>
    <w:multiLevelType w:val="hybridMultilevel"/>
    <w:tmpl w:val="C58888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D2A3CF1"/>
    <w:multiLevelType w:val="hybridMultilevel"/>
    <w:tmpl w:val="26AC20FA"/>
    <w:lvl w:ilvl="0" w:tplc="16646F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38D2A23"/>
    <w:multiLevelType w:val="hybridMultilevel"/>
    <w:tmpl w:val="6966DCF4"/>
    <w:lvl w:ilvl="0" w:tplc="209A0928">
      <w:start w:val="9"/>
      <w:numFmt w:val="decimal"/>
      <w:lvlText w:val="%1."/>
      <w:lvlJc w:val="left"/>
      <w:pPr>
        <w:ind w:left="6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A363F5C">
      <w:start w:val="1"/>
      <w:numFmt w:val="lowerLetter"/>
      <w:lvlText w:val="%2"/>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FEE3F44">
      <w:start w:val="1"/>
      <w:numFmt w:val="lowerRoman"/>
      <w:lvlText w:val="%3"/>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FF88562">
      <w:start w:val="1"/>
      <w:numFmt w:val="decimal"/>
      <w:lvlText w:val="%4"/>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F1C1CBC">
      <w:start w:val="1"/>
      <w:numFmt w:val="lowerLetter"/>
      <w:lvlText w:val="%5"/>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6DA6CBA">
      <w:start w:val="1"/>
      <w:numFmt w:val="lowerRoman"/>
      <w:lvlText w:val="%6"/>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D94351A">
      <w:start w:val="1"/>
      <w:numFmt w:val="decimal"/>
      <w:lvlText w:val="%7"/>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6B08BCA">
      <w:start w:val="1"/>
      <w:numFmt w:val="lowerLetter"/>
      <w:lvlText w:val="%8"/>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F42ECE6">
      <w:start w:val="1"/>
      <w:numFmt w:val="lowerRoman"/>
      <w:lvlText w:val="%9"/>
      <w:lvlJc w:val="left"/>
      <w:pPr>
        <w:ind w:left="64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4BC86DAF"/>
    <w:multiLevelType w:val="hybridMultilevel"/>
    <w:tmpl w:val="08AAB4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DA157D9"/>
    <w:multiLevelType w:val="multilevel"/>
    <w:tmpl w:val="CCA0D0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E5849AB"/>
    <w:multiLevelType w:val="multilevel"/>
    <w:tmpl w:val="CCA0D0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B115D4D"/>
    <w:multiLevelType w:val="hybridMultilevel"/>
    <w:tmpl w:val="3496EAA6"/>
    <w:lvl w:ilvl="0" w:tplc="FFFFFFFF">
      <w:start w:val="1"/>
      <w:numFmt w:val="lowerLetter"/>
      <w:lvlText w:val="%1)"/>
      <w:lvlJc w:val="left"/>
      <w:pPr>
        <w:ind w:left="360" w:hanging="360"/>
      </w:pPr>
      <w:rPr>
        <w:rFonts w:hint="default"/>
        <w:i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5BFF1C44"/>
    <w:multiLevelType w:val="hybridMultilevel"/>
    <w:tmpl w:val="0A328EC0"/>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E6E79E0"/>
    <w:multiLevelType w:val="hybridMultilevel"/>
    <w:tmpl w:val="4FEA4C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FAB6433"/>
    <w:multiLevelType w:val="hybridMultilevel"/>
    <w:tmpl w:val="3E3CDC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C8B52BD"/>
    <w:multiLevelType w:val="hybridMultilevel"/>
    <w:tmpl w:val="8E502EA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90988727">
    <w:abstractNumId w:val="2"/>
  </w:num>
  <w:num w:numId="2" w16cid:durableId="583690309">
    <w:abstractNumId w:val="13"/>
  </w:num>
  <w:num w:numId="3" w16cid:durableId="48699284">
    <w:abstractNumId w:val="5"/>
  </w:num>
  <w:num w:numId="4" w16cid:durableId="863785627">
    <w:abstractNumId w:val="3"/>
  </w:num>
  <w:num w:numId="5" w16cid:durableId="1483423251">
    <w:abstractNumId w:val="0"/>
  </w:num>
  <w:num w:numId="6" w16cid:durableId="1905673384">
    <w:abstractNumId w:val="1"/>
  </w:num>
  <w:num w:numId="7" w16cid:durableId="406658434">
    <w:abstractNumId w:val="7"/>
  </w:num>
  <w:num w:numId="8" w16cid:durableId="727647991">
    <w:abstractNumId w:val="14"/>
  </w:num>
  <w:num w:numId="9" w16cid:durableId="409933336">
    <w:abstractNumId w:val="6"/>
  </w:num>
  <w:num w:numId="10" w16cid:durableId="1020551548">
    <w:abstractNumId w:val="8"/>
  </w:num>
  <w:num w:numId="11" w16cid:durableId="668600016">
    <w:abstractNumId w:val="15"/>
  </w:num>
  <w:num w:numId="12" w16cid:durableId="63650053">
    <w:abstractNumId w:val="11"/>
  </w:num>
  <w:num w:numId="13" w16cid:durableId="777986523">
    <w:abstractNumId w:val="12"/>
  </w:num>
  <w:num w:numId="14" w16cid:durableId="124660393">
    <w:abstractNumId w:val="10"/>
  </w:num>
  <w:num w:numId="15" w16cid:durableId="2055688938">
    <w:abstractNumId w:val="9"/>
  </w:num>
  <w:num w:numId="16" w16cid:durableId="13277862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4CE"/>
    <w:rsid w:val="00012C88"/>
    <w:rsid w:val="00015D83"/>
    <w:rsid w:val="00040FBA"/>
    <w:rsid w:val="0007140B"/>
    <w:rsid w:val="00073435"/>
    <w:rsid w:val="000A3B5B"/>
    <w:rsid w:val="000D2F40"/>
    <w:rsid w:val="000D6C27"/>
    <w:rsid w:val="000F420B"/>
    <w:rsid w:val="00100D75"/>
    <w:rsid w:val="00160FD3"/>
    <w:rsid w:val="001B1F5D"/>
    <w:rsid w:val="001B64BC"/>
    <w:rsid w:val="001E67F0"/>
    <w:rsid w:val="001E69D9"/>
    <w:rsid w:val="001F25BD"/>
    <w:rsid w:val="00202754"/>
    <w:rsid w:val="00202C21"/>
    <w:rsid w:val="0023583F"/>
    <w:rsid w:val="00236EE4"/>
    <w:rsid w:val="002446F9"/>
    <w:rsid w:val="00253733"/>
    <w:rsid w:val="00265D2E"/>
    <w:rsid w:val="00291B95"/>
    <w:rsid w:val="00295833"/>
    <w:rsid w:val="002B1515"/>
    <w:rsid w:val="002D4459"/>
    <w:rsid w:val="002E54E3"/>
    <w:rsid w:val="002F1190"/>
    <w:rsid w:val="00337BB6"/>
    <w:rsid w:val="003444ED"/>
    <w:rsid w:val="003679F6"/>
    <w:rsid w:val="003859F5"/>
    <w:rsid w:val="00391C09"/>
    <w:rsid w:val="0039460F"/>
    <w:rsid w:val="003A22B6"/>
    <w:rsid w:val="003B04DE"/>
    <w:rsid w:val="003B6494"/>
    <w:rsid w:val="003C5C97"/>
    <w:rsid w:val="003D544B"/>
    <w:rsid w:val="003E6E78"/>
    <w:rsid w:val="003F5F67"/>
    <w:rsid w:val="00416A38"/>
    <w:rsid w:val="00447252"/>
    <w:rsid w:val="00447A7A"/>
    <w:rsid w:val="0045255B"/>
    <w:rsid w:val="00456689"/>
    <w:rsid w:val="00474D51"/>
    <w:rsid w:val="004C296B"/>
    <w:rsid w:val="004C69F9"/>
    <w:rsid w:val="004D600F"/>
    <w:rsid w:val="004F455F"/>
    <w:rsid w:val="00521FD9"/>
    <w:rsid w:val="00543759"/>
    <w:rsid w:val="00562CDE"/>
    <w:rsid w:val="00580152"/>
    <w:rsid w:val="00586057"/>
    <w:rsid w:val="005C670C"/>
    <w:rsid w:val="005E7615"/>
    <w:rsid w:val="006154CE"/>
    <w:rsid w:val="00641F59"/>
    <w:rsid w:val="00644108"/>
    <w:rsid w:val="00646DC4"/>
    <w:rsid w:val="00661272"/>
    <w:rsid w:val="006635E8"/>
    <w:rsid w:val="0066555C"/>
    <w:rsid w:val="00682DB7"/>
    <w:rsid w:val="00690655"/>
    <w:rsid w:val="00697A85"/>
    <w:rsid w:val="006B60FF"/>
    <w:rsid w:val="006E1401"/>
    <w:rsid w:val="006E3470"/>
    <w:rsid w:val="00702C6F"/>
    <w:rsid w:val="00724D93"/>
    <w:rsid w:val="00733A56"/>
    <w:rsid w:val="00754179"/>
    <w:rsid w:val="00760D08"/>
    <w:rsid w:val="00774CA5"/>
    <w:rsid w:val="00777109"/>
    <w:rsid w:val="007A55A9"/>
    <w:rsid w:val="007B0F39"/>
    <w:rsid w:val="007B27A1"/>
    <w:rsid w:val="007D1299"/>
    <w:rsid w:val="007E322B"/>
    <w:rsid w:val="00801BF2"/>
    <w:rsid w:val="00824303"/>
    <w:rsid w:val="0084374E"/>
    <w:rsid w:val="0086093A"/>
    <w:rsid w:val="00864D65"/>
    <w:rsid w:val="008A29A6"/>
    <w:rsid w:val="008C32F9"/>
    <w:rsid w:val="008C518B"/>
    <w:rsid w:val="008E60AB"/>
    <w:rsid w:val="00900565"/>
    <w:rsid w:val="0092261C"/>
    <w:rsid w:val="009231CD"/>
    <w:rsid w:val="009A29AD"/>
    <w:rsid w:val="009B4A2B"/>
    <w:rsid w:val="009B6DC2"/>
    <w:rsid w:val="009C3EE4"/>
    <w:rsid w:val="00A02979"/>
    <w:rsid w:val="00A04EE3"/>
    <w:rsid w:val="00A12FE8"/>
    <w:rsid w:val="00A42162"/>
    <w:rsid w:val="00A843B6"/>
    <w:rsid w:val="00A93D93"/>
    <w:rsid w:val="00AB7B8A"/>
    <w:rsid w:val="00AC118F"/>
    <w:rsid w:val="00AE3642"/>
    <w:rsid w:val="00B008CA"/>
    <w:rsid w:val="00B06CA3"/>
    <w:rsid w:val="00B16C19"/>
    <w:rsid w:val="00B17D54"/>
    <w:rsid w:val="00B27E93"/>
    <w:rsid w:val="00B41811"/>
    <w:rsid w:val="00B42706"/>
    <w:rsid w:val="00B434F5"/>
    <w:rsid w:val="00B44C60"/>
    <w:rsid w:val="00B82F78"/>
    <w:rsid w:val="00B941F8"/>
    <w:rsid w:val="00BA36AB"/>
    <w:rsid w:val="00BD4F1E"/>
    <w:rsid w:val="00BE5989"/>
    <w:rsid w:val="00BF4E1F"/>
    <w:rsid w:val="00C03591"/>
    <w:rsid w:val="00C0705B"/>
    <w:rsid w:val="00C322D4"/>
    <w:rsid w:val="00C32FEF"/>
    <w:rsid w:val="00C40006"/>
    <w:rsid w:val="00C44FFF"/>
    <w:rsid w:val="00C576A0"/>
    <w:rsid w:val="00C65157"/>
    <w:rsid w:val="00CB574B"/>
    <w:rsid w:val="00CC4218"/>
    <w:rsid w:val="00CD4F7A"/>
    <w:rsid w:val="00CD5195"/>
    <w:rsid w:val="00CE22ED"/>
    <w:rsid w:val="00CE245B"/>
    <w:rsid w:val="00D0085C"/>
    <w:rsid w:val="00D174C5"/>
    <w:rsid w:val="00D2577F"/>
    <w:rsid w:val="00D307AA"/>
    <w:rsid w:val="00D61349"/>
    <w:rsid w:val="00D67DD7"/>
    <w:rsid w:val="00D92453"/>
    <w:rsid w:val="00D956EF"/>
    <w:rsid w:val="00DB089B"/>
    <w:rsid w:val="00DB3370"/>
    <w:rsid w:val="00DD2DC7"/>
    <w:rsid w:val="00DF22B5"/>
    <w:rsid w:val="00E463EB"/>
    <w:rsid w:val="00E561FE"/>
    <w:rsid w:val="00E5627C"/>
    <w:rsid w:val="00E6016D"/>
    <w:rsid w:val="00E762C5"/>
    <w:rsid w:val="00E808AC"/>
    <w:rsid w:val="00E872FB"/>
    <w:rsid w:val="00EA08BA"/>
    <w:rsid w:val="00EC27E8"/>
    <w:rsid w:val="00ED3EBD"/>
    <w:rsid w:val="00EF61B9"/>
    <w:rsid w:val="00F36F94"/>
    <w:rsid w:val="00F55969"/>
    <w:rsid w:val="00F56C70"/>
    <w:rsid w:val="00F57856"/>
    <w:rsid w:val="00F66418"/>
    <w:rsid w:val="00F70558"/>
    <w:rsid w:val="00F873FD"/>
    <w:rsid w:val="00F9495F"/>
    <w:rsid w:val="00F94DC8"/>
    <w:rsid w:val="00FB6038"/>
    <w:rsid w:val="00FD7883"/>
    <w:rsid w:val="00FE6F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66FC"/>
  <w15:docId w15:val="{3C56228F-11D0-4A41-8557-6DDA6563D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21FD9"/>
    <w:pPr>
      <w:jc w:val="both"/>
    </w:pPr>
    <w:rPr>
      <w:sz w:val="22"/>
      <w:szCs w:val="22"/>
      <w:lang w:eastAsia="en-US"/>
    </w:rPr>
  </w:style>
  <w:style w:type="paragraph" w:styleId="Nagwek2">
    <w:name w:val="heading 2"/>
    <w:next w:val="Normalny"/>
    <w:link w:val="Nagwek2Znak"/>
    <w:uiPriority w:val="9"/>
    <w:unhideWhenUsed/>
    <w:qFormat/>
    <w:rsid w:val="00BA36AB"/>
    <w:pPr>
      <w:keepNext/>
      <w:keepLines/>
      <w:spacing w:after="110" w:line="259" w:lineRule="auto"/>
      <w:ind w:left="10" w:right="210" w:hanging="10"/>
      <w:jc w:val="right"/>
      <w:outlineLvl w:val="1"/>
    </w:pPr>
    <w:rPr>
      <w:rFonts w:ascii="Arial" w:eastAsia="Arial" w:hAnsi="Arial" w:cs="Arial"/>
      <w:color w:val="000000"/>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E22ED"/>
    <w:pPr>
      <w:tabs>
        <w:tab w:val="center" w:pos="4536"/>
        <w:tab w:val="right" w:pos="9072"/>
      </w:tabs>
    </w:pPr>
  </w:style>
  <w:style w:type="character" w:customStyle="1" w:styleId="NagwekZnak">
    <w:name w:val="Nagłówek Znak"/>
    <w:basedOn w:val="Domylnaczcionkaakapitu"/>
    <w:link w:val="Nagwek"/>
    <w:uiPriority w:val="99"/>
    <w:rsid w:val="00CE22ED"/>
  </w:style>
  <w:style w:type="paragraph" w:styleId="Stopka">
    <w:name w:val="footer"/>
    <w:basedOn w:val="Normalny"/>
    <w:link w:val="StopkaZnak"/>
    <w:uiPriority w:val="99"/>
    <w:unhideWhenUsed/>
    <w:rsid w:val="00CE22ED"/>
    <w:pPr>
      <w:tabs>
        <w:tab w:val="center" w:pos="4536"/>
        <w:tab w:val="right" w:pos="9072"/>
      </w:tabs>
    </w:pPr>
  </w:style>
  <w:style w:type="character" w:customStyle="1" w:styleId="StopkaZnak">
    <w:name w:val="Stopka Znak"/>
    <w:basedOn w:val="Domylnaczcionkaakapitu"/>
    <w:link w:val="Stopka"/>
    <w:uiPriority w:val="99"/>
    <w:rsid w:val="00CE22ED"/>
  </w:style>
  <w:style w:type="paragraph" w:styleId="Tekstdymka">
    <w:name w:val="Balloon Text"/>
    <w:basedOn w:val="Normalny"/>
    <w:link w:val="TekstdymkaZnak"/>
    <w:uiPriority w:val="99"/>
    <w:semiHidden/>
    <w:unhideWhenUsed/>
    <w:rsid w:val="00CE22ED"/>
    <w:rPr>
      <w:rFonts w:ascii="Tahoma" w:hAnsi="Tahoma" w:cs="Tahoma"/>
      <w:sz w:val="16"/>
      <w:szCs w:val="16"/>
    </w:rPr>
  </w:style>
  <w:style w:type="character" w:customStyle="1" w:styleId="TekstdymkaZnak">
    <w:name w:val="Tekst dymka Znak"/>
    <w:link w:val="Tekstdymka"/>
    <w:uiPriority w:val="99"/>
    <w:semiHidden/>
    <w:rsid w:val="00CE22ED"/>
    <w:rPr>
      <w:rFonts w:ascii="Tahoma" w:hAnsi="Tahoma" w:cs="Tahoma"/>
      <w:sz w:val="16"/>
      <w:szCs w:val="16"/>
    </w:rPr>
  </w:style>
  <w:style w:type="character" w:styleId="Hipercze">
    <w:name w:val="Hyperlink"/>
    <w:uiPriority w:val="99"/>
    <w:unhideWhenUsed/>
    <w:rsid w:val="00E762C5"/>
    <w:rPr>
      <w:color w:val="0000FF"/>
      <w:u w:val="single"/>
    </w:rPr>
  </w:style>
  <w:style w:type="paragraph" w:customStyle="1" w:styleId="Domylnie">
    <w:name w:val="Domyślnie"/>
    <w:rsid w:val="0023583F"/>
    <w:pPr>
      <w:tabs>
        <w:tab w:val="left" w:pos="708"/>
      </w:tabs>
      <w:suppressAutoHyphens/>
      <w:spacing w:after="200" w:line="276" w:lineRule="auto"/>
    </w:pPr>
    <w:rPr>
      <w:rFonts w:eastAsia="Lucida Sans Unicode"/>
      <w:sz w:val="22"/>
      <w:szCs w:val="22"/>
    </w:rPr>
  </w:style>
  <w:style w:type="paragraph" w:styleId="NormalnyWeb">
    <w:name w:val="Normal (Web)"/>
    <w:basedOn w:val="Domylnie"/>
    <w:rsid w:val="00F66418"/>
    <w:pPr>
      <w:spacing w:before="28" w:after="28" w:line="100" w:lineRule="atLeast"/>
    </w:pPr>
    <w:rPr>
      <w:rFonts w:ascii="Times New Roman" w:eastAsia="Times New Roman" w:hAnsi="Times New Roman"/>
      <w:sz w:val="24"/>
      <w:szCs w:val="24"/>
    </w:rPr>
  </w:style>
  <w:style w:type="paragraph" w:styleId="Podpis">
    <w:name w:val="Signature"/>
    <w:basedOn w:val="Domylnie"/>
    <w:link w:val="PodpisZnak"/>
    <w:rsid w:val="00644108"/>
    <w:pPr>
      <w:suppressLineNumbers/>
      <w:spacing w:before="120" w:after="120"/>
    </w:pPr>
    <w:rPr>
      <w:rFonts w:cs="Mangal"/>
      <w:i/>
      <w:iCs/>
      <w:sz w:val="24"/>
      <w:szCs w:val="24"/>
    </w:rPr>
  </w:style>
  <w:style w:type="character" w:customStyle="1" w:styleId="PodpisZnak">
    <w:name w:val="Podpis Znak"/>
    <w:link w:val="Podpis"/>
    <w:rsid w:val="00644108"/>
    <w:rPr>
      <w:rFonts w:eastAsia="Lucida Sans Unicode" w:cs="Mangal"/>
      <w:i/>
      <w:iCs/>
      <w:sz w:val="24"/>
      <w:szCs w:val="24"/>
    </w:rPr>
  </w:style>
  <w:style w:type="paragraph" w:styleId="Tekstprzypisukocowego">
    <w:name w:val="endnote text"/>
    <w:basedOn w:val="Normalny"/>
    <w:link w:val="TekstprzypisukocowegoZnak"/>
    <w:uiPriority w:val="99"/>
    <w:semiHidden/>
    <w:unhideWhenUsed/>
    <w:rsid w:val="009231CD"/>
    <w:rPr>
      <w:sz w:val="20"/>
      <w:szCs w:val="20"/>
    </w:rPr>
  </w:style>
  <w:style w:type="character" w:customStyle="1" w:styleId="TekstprzypisukocowegoZnak">
    <w:name w:val="Tekst przypisu końcowego Znak"/>
    <w:basedOn w:val="Domylnaczcionkaakapitu"/>
    <w:link w:val="Tekstprzypisukocowego"/>
    <w:uiPriority w:val="99"/>
    <w:semiHidden/>
    <w:rsid w:val="009231CD"/>
    <w:rPr>
      <w:lang w:eastAsia="en-US"/>
    </w:rPr>
  </w:style>
  <w:style w:type="character" w:styleId="Odwoanieprzypisukocowego">
    <w:name w:val="endnote reference"/>
    <w:basedOn w:val="Domylnaczcionkaakapitu"/>
    <w:uiPriority w:val="99"/>
    <w:semiHidden/>
    <w:unhideWhenUsed/>
    <w:rsid w:val="009231CD"/>
    <w:rPr>
      <w:vertAlign w:val="superscript"/>
    </w:rPr>
  </w:style>
  <w:style w:type="paragraph" w:styleId="Akapitzlist">
    <w:name w:val="List Paragraph"/>
    <w:basedOn w:val="Normalny"/>
    <w:uiPriority w:val="34"/>
    <w:qFormat/>
    <w:rsid w:val="009231CD"/>
    <w:pPr>
      <w:ind w:left="720"/>
      <w:contextualSpacing/>
    </w:pPr>
  </w:style>
  <w:style w:type="character" w:styleId="Nierozpoznanawzmianka">
    <w:name w:val="Unresolved Mention"/>
    <w:basedOn w:val="Domylnaczcionkaakapitu"/>
    <w:uiPriority w:val="99"/>
    <w:semiHidden/>
    <w:unhideWhenUsed/>
    <w:rsid w:val="004F455F"/>
    <w:rPr>
      <w:color w:val="605E5C"/>
      <w:shd w:val="clear" w:color="auto" w:fill="E1DFDD"/>
    </w:rPr>
  </w:style>
  <w:style w:type="character" w:customStyle="1" w:styleId="Nagwek2Znak">
    <w:name w:val="Nagłówek 2 Znak"/>
    <w:basedOn w:val="Domylnaczcionkaakapitu"/>
    <w:link w:val="Nagwek2"/>
    <w:rsid w:val="00BA36AB"/>
    <w:rPr>
      <w:rFonts w:ascii="Arial" w:eastAsia="Arial" w:hAnsi="Arial" w:cs="Arial"/>
      <w:color w:val="000000"/>
      <w:szCs w:val="22"/>
    </w:rPr>
  </w:style>
  <w:style w:type="table" w:customStyle="1" w:styleId="Tabela-Siatka1">
    <w:name w:val="Tabela - Siatka1"/>
    <w:basedOn w:val="Standardowy"/>
    <w:next w:val="Tabela-Siatka"/>
    <w:uiPriority w:val="39"/>
    <w:rsid w:val="00A843B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59"/>
    <w:rsid w:val="00A84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3773561">
      <w:bodyDiv w:val="1"/>
      <w:marLeft w:val="0"/>
      <w:marRight w:val="0"/>
      <w:marTop w:val="0"/>
      <w:marBottom w:val="0"/>
      <w:divBdr>
        <w:top w:val="none" w:sz="0" w:space="0" w:color="auto"/>
        <w:left w:val="none" w:sz="0" w:space="0" w:color="auto"/>
        <w:bottom w:val="none" w:sz="0" w:space="0" w:color="auto"/>
        <w:right w:val="none" w:sz="0" w:space="0" w:color="auto"/>
      </w:divBdr>
    </w:div>
    <w:div w:id="1404571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o@szpital.wloclawek.pl" TargetMode="External"/><Relationship Id="rId3" Type="http://schemas.openxmlformats.org/officeDocument/2006/relationships/settings" Target="settings.xml"/><Relationship Id="rId7" Type="http://schemas.openxmlformats.org/officeDocument/2006/relationships/hyperlink" Target="mailto:sekretariat@szpital.wloclawek.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http://www.szpital.wloclawek.pl/" TargetMode="External"/><Relationship Id="rId1" Type="http://schemas.openxmlformats.org/officeDocument/2006/relationships/hyperlink" Target="http://www.szpital.wloclawek.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welka\Documents\Niestandardowe%20szablony%20pakietu%20Office\Firm&#243;wka.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Firmówka</Template>
  <TotalTime>2</TotalTime>
  <Pages>2</Pages>
  <Words>617</Words>
  <Characters>3705</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4314</CharactersWithSpaces>
  <SharedDoc>false</SharedDoc>
  <HLinks>
    <vt:vector size="6" baseType="variant">
      <vt:variant>
        <vt:i4>458821</vt:i4>
      </vt:variant>
      <vt:variant>
        <vt:i4>0</vt:i4>
      </vt:variant>
      <vt:variant>
        <vt:i4>0</vt:i4>
      </vt:variant>
      <vt:variant>
        <vt:i4>5</vt:i4>
      </vt:variant>
      <vt:variant>
        <vt:lpwstr>http://www.szpital.wloclawek.pl/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Welka</dc:creator>
  <cp:keywords/>
  <cp:lastModifiedBy>Magdalena Adamek</cp:lastModifiedBy>
  <cp:revision>3</cp:revision>
  <cp:lastPrinted>2023-02-06T18:37:00Z</cp:lastPrinted>
  <dcterms:created xsi:type="dcterms:W3CDTF">2024-05-05T12:27:00Z</dcterms:created>
  <dcterms:modified xsi:type="dcterms:W3CDTF">2024-06-24T16:01:00Z</dcterms:modified>
</cp:coreProperties>
</file>